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1A0AA" w14:textId="77777777" w:rsidR="00CC4BA3" w:rsidRDefault="00CC4BA3" w:rsidP="00CC4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George PAGE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726D4091" w14:textId="77777777" w:rsidR="00CC4BA3" w:rsidRDefault="00CC4BA3" w:rsidP="00CC4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Shoemaker.</w:t>
      </w:r>
    </w:p>
    <w:p w14:paraId="6452FE53" w14:textId="77777777" w:rsidR="00CC4BA3" w:rsidRDefault="00CC4BA3" w:rsidP="00CC4BA3">
      <w:pPr>
        <w:pStyle w:val="NoSpacing"/>
        <w:rPr>
          <w:rFonts w:cs="Times New Roman"/>
          <w:szCs w:val="24"/>
        </w:rPr>
      </w:pPr>
    </w:p>
    <w:p w14:paraId="5EF39589" w14:textId="77777777" w:rsidR="00CC4BA3" w:rsidRDefault="00CC4BA3" w:rsidP="00CC4BA3">
      <w:pPr>
        <w:pStyle w:val="NoSpacing"/>
        <w:rPr>
          <w:rFonts w:cs="Times New Roman"/>
          <w:szCs w:val="24"/>
        </w:rPr>
      </w:pPr>
    </w:p>
    <w:p w14:paraId="41BC8B60" w14:textId="77777777" w:rsidR="00CC4BA3" w:rsidRDefault="00CC4BA3" w:rsidP="00CC4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1433</w:t>
      </w:r>
      <w:r>
        <w:rPr>
          <w:rFonts w:cs="Times New Roman"/>
          <w:szCs w:val="24"/>
        </w:rPr>
        <w:tab/>
        <w:t>John Fastolf(q.v.) and John Waryn(q.v.) brought a plaint of trespass and</w:t>
      </w:r>
    </w:p>
    <w:p w14:paraId="793BBD36" w14:textId="77777777" w:rsidR="00CC4BA3" w:rsidRDefault="00CC4BA3" w:rsidP="00CC4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taking a servant against him and Robert Nors of Ipswich, tanner(q.v.).</w:t>
      </w:r>
    </w:p>
    <w:p w14:paraId="03D6AA92" w14:textId="77777777" w:rsidR="00CC4BA3" w:rsidRDefault="00CC4BA3" w:rsidP="00CC4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5154A">
          <w:rPr>
            <w:rStyle w:val="Hyperlink"/>
            <w:rFonts w:cs="Times New Roman"/>
            <w:szCs w:val="24"/>
          </w:rPr>
          <w:t>https://waalt.uh.edu/index.php/CP40/689:_A-J</w:t>
        </w:r>
      </w:hyperlink>
      <w:r>
        <w:rPr>
          <w:rFonts w:cs="Times New Roman"/>
          <w:szCs w:val="24"/>
        </w:rPr>
        <w:t xml:space="preserve"> )</w:t>
      </w:r>
    </w:p>
    <w:p w14:paraId="5D5A5085" w14:textId="77777777" w:rsidR="00CC4BA3" w:rsidRDefault="00CC4BA3" w:rsidP="00CC4BA3">
      <w:pPr>
        <w:pStyle w:val="NoSpacing"/>
        <w:rPr>
          <w:rFonts w:cs="Times New Roman"/>
          <w:szCs w:val="24"/>
        </w:rPr>
      </w:pPr>
    </w:p>
    <w:p w14:paraId="6CCFE1F8" w14:textId="77777777" w:rsidR="00CC4BA3" w:rsidRDefault="00CC4BA3" w:rsidP="00CC4BA3">
      <w:pPr>
        <w:pStyle w:val="NoSpacing"/>
        <w:rPr>
          <w:rFonts w:cs="Times New Roman"/>
          <w:szCs w:val="24"/>
        </w:rPr>
      </w:pPr>
    </w:p>
    <w:p w14:paraId="7E1CD742" w14:textId="77777777" w:rsidR="00CC4BA3" w:rsidRDefault="00CC4BA3" w:rsidP="00CC4B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2024</w:t>
      </w:r>
    </w:p>
    <w:p w14:paraId="6DD6E9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CD6D3" w14:textId="77777777" w:rsidR="00CC4BA3" w:rsidRDefault="00CC4BA3" w:rsidP="009139A6">
      <w:r>
        <w:separator/>
      </w:r>
    </w:p>
  </w:endnote>
  <w:endnote w:type="continuationSeparator" w:id="0">
    <w:p w14:paraId="27181860" w14:textId="77777777" w:rsidR="00CC4BA3" w:rsidRDefault="00CC4B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538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F0C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B59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96DBB" w14:textId="77777777" w:rsidR="00CC4BA3" w:rsidRDefault="00CC4BA3" w:rsidP="009139A6">
      <w:r>
        <w:separator/>
      </w:r>
    </w:p>
  </w:footnote>
  <w:footnote w:type="continuationSeparator" w:id="0">
    <w:p w14:paraId="1EFE4A6D" w14:textId="77777777" w:rsidR="00CC4BA3" w:rsidRDefault="00CC4B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54E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895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C5A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BA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4BA3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3F247"/>
  <w15:chartTrackingRefBased/>
  <w15:docId w15:val="{E891DE4B-D609-4D23-90FC-B99AAA2AD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4B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2024-06-16T18:35:00Z</dcterms:created>
  <dcterms:modified xsi:type="dcterms:W3CDTF">2024-06-16T18:35:00Z</dcterms:modified>
</cp:coreProperties>
</file>